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160669" w14:textId="02E30833" w:rsidR="006B2F86" w:rsidRDefault="009F7EB1" w:rsidP="00E71FC3">
      <w:pPr>
        <w:pStyle w:val="NoSpacing"/>
      </w:pPr>
      <w:r>
        <w:rPr>
          <w:u w:val="single"/>
        </w:rPr>
        <w:t>Anne BURGOYNE</w:t>
      </w:r>
      <w:r>
        <w:t xml:space="preserve">   </w:t>
      </w:r>
      <w:proofErr w:type="gramStart"/>
      <w:r>
        <w:t xml:space="preserve">   (</w:t>
      </w:r>
      <w:proofErr w:type="gramEnd"/>
      <w:r>
        <w:t>fl.1480)</w:t>
      </w:r>
    </w:p>
    <w:p w14:paraId="5ABE489E" w14:textId="50F4C92A" w:rsidR="009F7EB1" w:rsidRDefault="009F7EB1" w:rsidP="00E71FC3">
      <w:pPr>
        <w:pStyle w:val="NoSpacing"/>
      </w:pPr>
    </w:p>
    <w:p w14:paraId="59D63316" w14:textId="0972C33D" w:rsidR="009F7EB1" w:rsidRDefault="009F7EB1" w:rsidP="00E71FC3">
      <w:pPr>
        <w:pStyle w:val="NoSpacing"/>
      </w:pPr>
    </w:p>
    <w:p w14:paraId="12B8B263" w14:textId="36E881F1" w:rsidR="009F7EB1" w:rsidRDefault="009F7EB1" w:rsidP="00E71FC3">
      <w:pPr>
        <w:pStyle w:val="NoSpacing"/>
      </w:pPr>
      <w:r>
        <w:t xml:space="preserve">Daughter of Thomas Burgoyne of </w:t>
      </w:r>
      <w:proofErr w:type="spellStart"/>
      <w:r>
        <w:t>Impingham</w:t>
      </w:r>
      <w:proofErr w:type="spellEnd"/>
      <w:r>
        <w:t>, Cambridgeshire(q.v.).</w:t>
      </w:r>
    </w:p>
    <w:p w14:paraId="10CDBF57" w14:textId="17F09DB9" w:rsidR="009F7EB1" w:rsidRDefault="009F7EB1" w:rsidP="00E71FC3">
      <w:pPr>
        <w:pStyle w:val="NoSpacing"/>
      </w:pPr>
      <w:r>
        <w:t>(Peerage 1970 p.2348)</w:t>
      </w:r>
    </w:p>
    <w:p w14:paraId="04DF935C" w14:textId="24B74931" w:rsidR="009F7EB1" w:rsidRDefault="009F7EB1" w:rsidP="00E71FC3">
      <w:pPr>
        <w:pStyle w:val="NoSpacing"/>
      </w:pPr>
      <w:r>
        <w:t xml:space="preserve">= Sir Richard </w:t>
      </w:r>
      <w:proofErr w:type="spellStart"/>
      <w:proofErr w:type="gramStart"/>
      <w:r>
        <w:t>St.George</w:t>
      </w:r>
      <w:proofErr w:type="spellEnd"/>
      <w:proofErr w:type="gramEnd"/>
      <w:r>
        <w:t>(d.1485)(q.v.).   (q.v.)</w:t>
      </w:r>
    </w:p>
    <w:p w14:paraId="267FB5E4" w14:textId="0C717BC6" w:rsidR="009F7EB1" w:rsidRDefault="009F7EB1" w:rsidP="00E71FC3">
      <w:pPr>
        <w:pStyle w:val="NoSpacing"/>
      </w:pPr>
      <w:r>
        <w:t xml:space="preserve">Son:   </w:t>
      </w:r>
      <w:proofErr w:type="gramStart"/>
      <w:r>
        <w:t>Thomas(</w:t>
      </w:r>
      <w:proofErr w:type="gramEnd"/>
      <w:r>
        <w:t>b.1473).     (ibid.)</w:t>
      </w:r>
    </w:p>
    <w:p w14:paraId="78A60809" w14:textId="148F2873" w:rsidR="009F7EB1" w:rsidRDefault="009F7EB1" w:rsidP="00E71FC3">
      <w:pPr>
        <w:pStyle w:val="NoSpacing"/>
      </w:pPr>
    </w:p>
    <w:p w14:paraId="530F7BE6" w14:textId="14110245" w:rsidR="009F7EB1" w:rsidRDefault="009F7EB1" w:rsidP="00E71FC3">
      <w:pPr>
        <w:pStyle w:val="NoSpacing"/>
      </w:pPr>
    </w:p>
    <w:p w14:paraId="6B90D121" w14:textId="299DAD3C" w:rsidR="009F7EB1" w:rsidRPr="009F7EB1" w:rsidRDefault="009F7EB1" w:rsidP="00E71FC3">
      <w:pPr>
        <w:pStyle w:val="NoSpacing"/>
      </w:pPr>
      <w:r>
        <w:t>23 April 2018</w:t>
      </w:r>
      <w:bookmarkStart w:id="0" w:name="_GoBack"/>
      <w:bookmarkEnd w:id="0"/>
    </w:p>
    <w:sectPr w:rsidR="009F7EB1" w:rsidRPr="009F7EB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C7962F" w14:textId="77777777" w:rsidR="009F7EB1" w:rsidRDefault="009F7EB1" w:rsidP="00E71FC3">
      <w:pPr>
        <w:spacing w:after="0" w:line="240" w:lineRule="auto"/>
      </w:pPr>
      <w:r>
        <w:separator/>
      </w:r>
    </w:p>
  </w:endnote>
  <w:endnote w:type="continuationSeparator" w:id="0">
    <w:p w14:paraId="63BD47CD" w14:textId="77777777" w:rsidR="009F7EB1" w:rsidRDefault="009F7EB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E08B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00AB67" w14:textId="77777777" w:rsidR="009F7EB1" w:rsidRDefault="009F7EB1" w:rsidP="00E71FC3">
      <w:pPr>
        <w:spacing w:after="0" w:line="240" w:lineRule="auto"/>
      </w:pPr>
      <w:r>
        <w:separator/>
      </w:r>
    </w:p>
  </w:footnote>
  <w:footnote w:type="continuationSeparator" w:id="0">
    <w:p w14:paraId="1DEBCDBF" w14:textId="77777777" w:rsidR="009F7EB1" w:rsidRDefault="009F7EB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EB1"/>
    <w:rsid w:val="001A7C09"/>
    <w:rsid w:val="00577BD5"/>
    <w:rsid w:val="00656CBA"/>
    <w:rsid w:val="006A1F77"/>
    <w:rsid w:val="00733BE7"/>
    <w:rsid w:val="009F7EB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E67382"/>
  <w15:chartTrackingRefBased/>
  <w15:docId w15:val="{95546555-87D1-4692-8355-3DE81FDFC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2018-04-23T14:25:00Z</dcterms:created>
  <dcterms:modified xsi:type="dcterms:W3CDTF">2018-04-23T14:27:00Z</dcterms:modified>
</cp:coreProperties>
</file>